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DF4A0A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365A75">
              <w:rPr>
                <w:b/>
                <w:color w:val="0000FF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DE VEGETAUX : SITE DE </w:t>
            </w:r>
            <w:r w:rsidR="00365A75" w:rsidRPr="00365A75">
              <w:rPr>
                <w:b/>
                <w:color w:val="0000FF"/>
              </w:rPr>
              <w:t>SUIPPES/VERDUN</w:t>
            </w:r>
          </w:p>
        </w:tc>
      </w:tr>
    </w:tbl>
    <w:p w:rsidR="00DE1758" w:rsidRDefault="00E4613C" w:rsidP="00DF4A0A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B765F5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Pr="00BD255E" w:rsidRDefault="00DE1758" w:rsidP="00B43415">
      <w:pPr>
        <w:pStyle w:val="Normal1"/>
        <w:rPr>
          <w:color w:val="auto"/>
        </w:rPr>
      </w:pPr>
    </w:p>
    <w:p w:rsidR="00DF4A0A" w:rsidRPr="00BD255E" w:rsidRDefault="00DF4A0A" w:rsidP="00DF4A0A">
      <w:pPr>
        <w:pStyle w:val="Normal1"/>
        <w:rPr>
          <w:color w:val="auto"/>
        </w:rPr>
      </w:pPr>
    </w:p>
    <w:p w:rsidR="00DF4A0A" w:rsidRDefault="00DF4A0A" w:rsidP="00DF4A0A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DF4A0A" w:rsidRDefault="00DF4A0A" w:rsidP="00DF4A0A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DF4A0A" w:rsidRDefault="00DF4A0A" w:rsidP="00DF4A0A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DF4A0A" w:rsidRPr="00B12756" w:rsidRDefault="00DF4A0A" w:rsidP="00DF4A0A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 xml:space="preserve">170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DF4A0A" w:rsidRPr="00B12756" w:rsidRDefault="00DF4A0A" w:rsidP="00DF4A0A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DF4A0A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DF4A0A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DF4A0A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>
      <w:bookmarkStart w:id="17" w:name="_GoBack"/>
      <w:bookmarkEnd w:id="17"/>
    </w:p>
    <w:p w:rsidR="00DE1758" w:rsidRDefault="00E4613C" w:rsidP="00DF4A0A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B765F5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B765F5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DF4A0A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DF4A0A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DF4A0A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B765F5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9692FBA8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65A7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765F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DF4A0A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DF4A0A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DF4A0A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DF4A0A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7F6E-3D38-4817-B7AC-6EF6245B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51</TotalTime>
  <Pages>6</Pages>
  <Words>1296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8414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2026-03-24T11:43:00Z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